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Thomas MAJOR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Canon of Torre Abbey.</w:t>
      </w:r>
    </w:p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4140" w:rsidRDefault="000B4140" w:rsidP="000B41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the Hospital of </w:t>
      </w:r>
    </w:p>
    <w:p w:rsidR="000B4140" w:rsidRDefault="000B4140" w:rsidP="000B41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0B4140" w:rsidRDefault="000B4140" w:rsidP="000B41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pp.77-9)</w:t>
      </w:r>
    </w:p>
    <w:p w:rsidR="00DB525F" w:rsidRDefault="000B4140" w:rsidP="00DB52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</w:t>
      </w:r>
      <w:r w:rsidR="00DB525F">
        <w:rPr>
          <w:rFonts w:ascii="Times New Roman" w:hAnsi="Times New Roman" w:cs="Times New Roman"/>
          <w:sz w:val="24"/>
          <w:szCs w:val="24"/>
        </w:rPr>
        <w:tab/>
        <w:t xml:space="preserve">He was ordained subdeacon in the chapel of the Hospital of </w:t>
      </w:r>
    </w:p>
    <w:p w:rsidR="00DB525F" w:rsidRDefault="00DB525F" w:rsidP="00DB52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DB525F" w:rsidRDefault="00DB525F" w:rsidP="00DB52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pp.77-9)</w:t>
      </w:r>
    </w:p>
    <w:p w:rsidR="0023052A" w:rsidRDefault="0023052A" w:rsidP="002305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23052A" w:rsidRDefault="0023052A" w:rsidP="002305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23052A" w:rsidRDefault="00DB525F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( ibid.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52A">
        <w:rPr>
          <w:rFonts w:ascii="Times New Roman" w:hAnsi="Times New Roman" w:cs="Times New Roman"/>
          <w:sz w:val="24"/>
          <w:szCs w:val="24"/>
        </w:rPr>
        <w:t>pp.79-80)</w:t>
      </w:r>
    </w:p>
    <w:p w:rsidR="00CB4E68" w:rsidRDefault="000B4140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</w:t>
      </w:r>
      <w:bookmarkStart w:id="0" w:name="_GoBack"/>
      <w:bookmarkEnd w:id="0"/>
      <w:r w:rsidR="00CB4E68"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gramStart"/>
      <w:r w:rsidR="00CB4E68">
        <w:rPr>
          <w:rFonts w:ascii="Times New Roman" w:hAnsi="Times New Roman" w:cs="Times New Roman"/>
          <w:sz w:val="24"/>
          <w:szCs w:val="24"/>
        </w:rPr>
        <w:t>was</w:t>
      </w:r>
      <w:proofErr w:type="gramEnd"/>
      <w:r w:rsidR="00CB4E68">
        <w:rPr>
          <w:rFonts w:ascii="Times New Roman" w:hAnsi="Times New Roman" w:cs="Times New Roman"/>
          <w:sz w:val="24"/>
          <w:szCs w:val="24"/>
        </w:rPr>
        <w:t xml:space="preserve"> ordained priest in the pa</w:t>
      </w:r>
      <w:r w:rsidR="00DB525F">
        <w:rPr>
          <w:rFonts w:ascii="Times New Roman" w:hAnsi="Times New Roman" w:cs="Times New Roman"/>
          <w:sz w:val="24"/>
          <w:szCs w:val="24"/>
        </w:rPr>
        <w:t xml:space="preserve">rish church of </w:t>
      </w:r>
      <w:proofErr w:type="spellStart"/>
      <w:r w:rsidR="00DB525F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="00DB52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525F">
        <w:rPr>
          <w:rFonts w:ascii="Times New Roman" w:hAnsi="Times New Roman" w:cs="Times New Roman"/>
          <w:sz w:val="24"/>
          <w:szCs w:val="24"/>
        </w:rPr>
        <w:t>Devonby</w:t>
      </w:r>
      <w:proofErr w:type="spellEnd"/>
      <w:r w:rsidR="00DB525F">
        <w:rPr>
          <w:rFonts w:ascii="Times New Roman" w:hAnsi="Times New Roman" w:cs="Times New Roman"/>
          <w:sz w:val="24"/>
          <w:szCs w:val="24"/>
        </w:rPr>
        <w:t xml:space="preserve"> the </w:t>
      </w:r>
    </w:p>
    <w:p w:rsidR="00CB4E68" w:rsidRDefault="0023052A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525F">
        <w:rPr>
          <w:rFonts w:ascii="Times New Roman" w:hAnsi="Times New Roman" w:cs="Times New Roman"/>
          <w:sz w:val="24"/>
          <w:szCs w:val="24"/>
        </w:rPr>
        <w:t xml:space="preserve">Bishop.  </w:t>
      </w:r>
      <w:r>
        <w:rPr>
          <w:rFonts w:ascii="Times New Roman" w:hAnsi="Times New Roman" w:cs="Times New Roman"/>
          <w:sz w:val="24"/>
          <w:szCs w:val="24"/>
        </w:rPr>
        <w:t>(ibid.</w:t>
      </w:r>
      <w:r w:rsidR="00CB4E68">
        <w:rPr>
          <w:rFonts w:ascii="Times New Roman" w:hAnsi="Times New Roman" w:cs="Times New Roman"/>
          <w:sz w:val="24"/>
          <w:szCs w:val="24"/>
        </w:rPr>
        <w:t xml:space="preserve"> pp.83-4)</w:t>
      </w:r>
    </w:p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4E68" w:rsidRDefault="00CB4E68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23052A" w:rsidRPr="007C48F6" w:rsidRDefault="0023052A" w:rsidP="00CB4E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</w:p>
    <w:p w:rsidR="00DD5B8A" w:rsidRPr="00CB4E68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CB4E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E68" w:rsidRDefault="00CB4E68" w:rsidP="00564E3C">
      <w:pPr>
        <w:spacing w:after="0" w:line="240" w:lineRule="auto"/>
      </w:pPr>
      <w:r>
        <w:separator/>
      </w:r>
    </w:p>
  </w:endnote>
  <w:endnote w:type="continuationSeparator" w:id="0">
    <w:p w:rsidR="00CB4E68" w:rsidRDefault="00CB4E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4140">
      <w:rPr>
        <w:rFonts w:ascii="Times New Roman" w:hAnsi="Times New Roman" w:cs="Times New Roman"/>
        <w:noProof/>
        <w:sz w:val="24"/>
        <w:szCs w:val="24"/>
      </w:rPr>
      <w:t>1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E68" w:rsidRDefault="00CB4E68" w:rsidP="00564E3C">
      <w:pPr>
        <w:spacing w:after="0" w:line="240" w:lineRule="auto"/>
      </w:pPr>
      <w:r>
        <w:separator/>
      </w:r>
    </w:p>
  </w:footnote>
  <w:footnote w:type="continuationSeparator" w:id="0">
    <w:p w:rsidR="00CB4E68" w:rsidRDefault="00CB4E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68"/>
    <w:rsid w:val="000B4140"/>
    <w:rsid w:val="0023052A"/>
    <w:rsid w:val="00372DC6"/>
    <w:rsid w:val="00564E3C"/>
    <w:rsid w:val="0064591D"/>
    <w:rsid w:val="00CB4E68"/>
    <w:rsid w:val="00DB52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D90D5"/>
  <w15:chartTrackingRefBased/>
  <w15:docId w15:val="{E6FF155A-90BF-4B37-9456-7DC0FFCC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2016-02-14T20:31:00Z</dcterms:created>
  <dcterms:modified xsi:type="dcterms:W3CDTF">2016-06-01T19:37:00Z</dcterms:modified>
</cp:coreProperties>
</file>